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3A3D7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JOMENT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31415B61" w14:textId="4A62B99A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Kirkham Priory.</w:t>
      </w:r>
    </w:p>
    <w:p w14:paraId="335B5DD9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2C1DDB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823419" w14:textId="77777777" w:rsidR="00D0227A" w:rsidRPr="00FF328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44157F3E" w14:textId="77777777" w:rsidR="00D0227A" w:rsidRPr="00FF328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07BF5767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5288B0C8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2C27E" w14:textId="77777777" w:rsidR="00D0227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1C53CF" w14:textId="77777777" w:rsidR="00D0227A" w:rsidRPr="00FF328A" w:rsidRDefault="00D0227A" w:rsidP="00D022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3F837227" w14:textId="45C80597" w:rsidR="00BA00AB" w:rsidRPr="00D0227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022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BBCC4" w14:textId="77777777" w:rsidR="00D0227A" w:rsidRDefault="00D0227A" w:rsidP="009139A6">
      <w:r>
        <w:separator/>
      </w:r>
    </w:p>
  </w:endnote>
  <w:endnote w:type="continuationSeparator" w:id="0">
    <w:p w14:paraId="59A34C7F" w14:textId="77777777" w:rsidR="00D0227A" w:rsidRDefault="00D022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4EAE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5E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F1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F1052" w14:textId="77777777" w:rsidR="00D0227A" w:rsidRDefault="00D0227A" w:rsidP="009139A6">
      <w:r>
        <w:separator/>
      </w:r>
    </w:p>
  </w:footnote>
  <w:footnote w:type="continuationSeparator" w:id="0">
    <w:p w14:paraId="70247D80" w14:textId="77777777" w:rsidR="00D0227A" w:rsidRDefault="00D022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DD0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1F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E0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27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0227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3F1D4"/>
  <w15:chartTrackingRefBased/>
  <w15:docId w15:val="{9FE333EB-9314-4A5F-8ACA-086572FD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2021-09-28T19:20:00Z</dcterms:created>
  <dcterms:modified xsi:type="dcterms:W3CDTF">2021-09-28T19:24:00Z</dcterms:modified>
</cp:coreProperties>
</file>